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3CA" w:rsidRPr="00017CA1" w:rsidRDefault="00BA63CA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BA63CA" w:rsidRPr="00017CA1" w:rsidRDefault="00BA63CA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BA63CA" w:rsidRPr="00017CA1" w:rsidRDefault="00BA63CA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BA63CA" w:rsidRDefault="00BA63CA" w:rsidP="001033CC">
      <w:pPr>
        <w:pStyle w:val="Header"/>
        <w:ind w:firstLine="1276"/>
      </w:pPr>
    </w:p>
    <w:p w:rsidR="00BA63CA" w:rsidRDefault="00BA63CA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BA63CA" w:rsidRDefault="00BA63CA" w:rsidP="002554CC">
      <w:pPr>
        <w:jc w:val="center"/>
        <w:rPr>
          <w:b/>
          <w:bCs/>
          <w:lang w:eastAsia="bg-BG"/>
        </w:rPr>
      </w:pPr>
    </w:p>
    <w:p w:rsidR="00BA63CA" w:rsidRDefault="00BA63CA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BA63CA" w:rsidRPr="00C73066" w:rsidRDefault="00BA63CA" w:rsidP="00BB4863">
      <w:pPr>
        <w:jc w:val="center"/>
        <w:rPr>
          <w:b/>
          <w:bCs/>
          <w:sz w:val="22"/>
          <w:szCs w:val="22"/>
        </w:rPr>
      </w:pPr>
    </w:p>
    <w:p w:rsidR="00BA63CA" w:rsidRPr="000F0F84" w:rsidRDefault="00BA63CA" w:rsidP="00BB4863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</w:t>
      </w:r>
      <w:r w:rsidRPr="000F0F84">
        <w:rPr>
          <w:b/>
          <w:bCs/>
          <w:sz w:val="22"/>
          <w:szCs w:val="22"/>
        </w:rPr>
        <w:t>РД</w:t>
      </w:r>
      <w:r>
        <w:rPr>
          <w:b/>
          <w:bCs/>
          <w:sz w:val="22"/>
          <w:szCs w:val="22"/>
        </w:rPr>
        <w:t>-19-04-186</w:t>
      </w:r>
    </w:p>
    <w:p w:rsidR="00BA63CA" w:rsidRPr="000F0F84" w:rsidRDefault="00BA63CA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BA63CA" w:rsidRDefault="00BA63CA" w:rsidP="00BB4863">
      <w:pPr>
        <w:jc w:val="center"/>
        <w:rPr>
          <w:sz w:val="22"/>
          <w:szCs w:val="22"/>
        </w:rPr>
      </w:pPr>
    </w:p>
    <w:p w:rsidR="00BA63CA" w:rsidRDefault="00BA63CA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РД-07-76-17/12.09.2019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07-76-23/13.09.2019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ПО-09-417-10/ 29.08.2019г. за землището на </w:t>
      </w:r>
      <w:r w:rsidRPr="00C565C3">
        <w:rPr>
          <w:b/>
          <w:bCs/>
          <w:sz w:val="22"/>
          <w:szCs w:val="22"/>
        </w:rPr>
        <w:t>с. Солник</w:t>
      </w:r>
      <w:r>
        <w:rPr>
          <w:sz w:val="22"/>
          <w:szCs w:val="22"/>
        </w:rPr>
        <w:t>, ЕКАТТЕ 68028, общ. Долни чифлик,  област Варна</w:t>
      </w:r>
    </w:p>
    <w:p w:rsidR="00BA63CA" w:rsidRDefault="00BA63CA" w:rsidP="00BB4863">
      <w:pPr>
        <w:jc w:val="both"/>
        <w:rPr>
          <w:sz w:val="22"/>
          <w:szCs w:val="22"/>
        </w:rPr>
      </w:pPr>
    </w:p>
    <w:p w:rsidR="00BA63CA" w:rsidRDefault="00BA63CA" w:rsidP="00BB4863">
      <w:pPr>
        <w:jc w:val="both"/>
        <w:rPr>
          <w:sz w:val="22"/>
          <w:szCs w:val="22"/>
        </w:rPr>
      </w:pPr>
    </w:p>
    <w:p w:rsidR="00BA63CA" w:rsidRDefault="00BA63CA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BA63CA" w:rsidRDefault="00BA63CA" w:rsidP="00BB4863">
      <w:pPr>
        <w:rPr>
          <w:b/>
          <w:bCs/>
          <w:sz w:val="22"/>
          <w:szCs w:val="22"/>
        </w:rPr>
      </w:pPr>
    </w:p>
    <w:p w:rsidR="00BA63CA" w:rsidRPr="002A0F70" w:rsidRDefault="00BA63CA" w:rsidP="00BB4863">
      <w:pPr>
        <w:rPr>
          <w:b/>
          <w:bCs/>
          <w:sz w:val="22"/>
          <w:szCs w:val="22"/>
        </w:rPr>
      </w:pPr>
    </w:p>
    <w:p w:rsidR="00BA63CA" w:rsidRPr="00CE6FF9" w:rsidRDefault="00BA63CA" w:rsidP="00CE6FF9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Солник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68028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BA63CA" w:rsidRDefault="00BA63CA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C0608C">
        <w:rPr>
          <w:b/>
          <w:bCs/>
          <w:sz w:val="22"/>
          <w:szCs w:val="22"/>
        </w:rPr>
        <w:t xml:space="preserve">  1. "АГРАР РОЕВ"ЕООД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правно основание: 492.226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основание на чл. 37в, ал. 3, т. 2 от ЗСПЗЗ: 25.455 дка</w:t>
      </w:r>
    </w:p>
    <w:p w:rsidR="00BA63CA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Разпределени масиви (по номера), съгласно проекта:26, 111, 20, 4, 23, 93, 95, 96, 1, общо площ: 517.684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C0608C">
        <w:rPr>
          <w:b/>
          <w:bCs/>
          <w:sz w:val="22"/>
          <w:szCs w:val="22"/>
        </w:rPr>
        <w:t xml:space="preserve">  2. "ГАБЪРА"ООД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правно основание: 2967.504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основание на чл. 37в, ал. 3, т. 2 от ЗСПЗЗ: 283.033 дка</w:t>
      </w:r>
    </w:p>
    <w:p w:rsidR="00BA63CA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Разпределени масиви (по номера), съгласно проекта:11, 35, 7, 5, 80, 82, 43, 22, 235, 12, 34, 33, 13, 25, 237, 10, 32, 29, 19, 8, 28, 16, 24, 1, 40, 18, 31, 30, 9, 2, 470, 161, 39, 160, 157, 153, 41, 250, 252, 37, общо площ: 3250.538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C0608C">
        <w:rPr>
          <w:sz w:val="22"/>
          <w:szCs w:val="22"/>
        </w:rPr>
        <w:t xml:space="preserve">  </w:t>
      </w:r>
      <w:r w:rsidRPr="00C0608C">
        <w:rPr>
          <w:b/>
          <w:bCs/>
          <w:sz w:val="22"/>
          <w:szCs w:val="22"/>
        </w:rPr>
        <w:t>3. АГРО ТЕМ ЕООД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правно основание: 354.402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основание на чл. 37в, ал. 3, т. 2 от ЗСПЗЗ: 27.488 дка</w:t>
      </w:r>
    </w:p>
    <w:p w:rsidR="00BA63CA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Разпределени масиви (по номера), съгласно проекта:6, 3, 18, 38, общо площ: 381.891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C0608C">
        <w:rPr>
          <w:b/>
          <w:bCs/>
          <w:sz w:val="22"/>
          <w:szCs w:val="22"/>
        </w:rPr>
        <w:t xml:space="preserve">  4. ЗЛАТКО ГЕОРГИЕВ ЖЕЛЯЗКОВ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правно основание: 33.431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основание на чл. 37в, ал. 3, т. 2 от ЗСПЗЗ: 3.299 дка</w:t>
      </w:r>
    </w:p>
    <w:p w:rsidR="00BA63CA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Разпределени масиви (по номера), съгласно проекта:27, 42, общо площ: 36.730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C0608C">
        <w:rPr>
          <w:b/>
          <w:bCs/>
          <w:sz w:val="22"/>
          <w:szCs w:val="22"/>
        </w:rPr>
        <w:t xml:space="preserve">  5. ФИЛИП ГЕОРГИЕВ ВЕЛИКОВ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правно основание: 75.216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Площ на имоти, ползвани на основание на чл. 37в, ал. 3, т. 2 от ЗСПЗЗ: 0.798 дка</w:t>
      </w:r>
    </w:p>
    <w:p w:rsidR="00BA63CA" w:rsidRPr="00C0608C" w:rsidRDefault="00BA63CA" w:rsidP="00CD6A9B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C0608C">
        <w:rPr>
          <w:sz w:val="22"/>
          <w:szCs w:val="22"/>
        </w:rPr>
        <w:t xml:space="preserve">    Разпределени масиви (по номера), съгласно проекта:2, 238, 28, общо площ: 76.014 дка</w:t>
      </w:r>
    </w:p>
    <w:p w:rsidR="00BA63CA" w:rsidRDefault="00BA63CA" w:rsidP="00CD6A9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A63CA" w:rsidRDefault="00BA63CA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A63CA" w:rsidRDefault="00BA63CA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A63CA" w:rsidRDefault="00BA63CA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A63CA" w:rsidRDefault="00BA63CA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A63CA" w:rsidRDefault="00BA63CA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A63CA" w:rsidRDefault="00BA63CA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A63CA" w:rsidRPr="001C288C" w:rsidRDefault="00BA63CA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Масиви за ползване на земеделски земи по чл. 37в, ал. 2 от ЗСПЗЗ</w:t>
      </w:r>
    </w:p>
    <w:p w:rsidR="00BA63CA" w:rsidRPr="001C288C" w:rsidRDefault="00BA63CA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за стопанската 2019/2020 година</w:t>
      </w:r>
    </w:p>
    <w:p w:rsidR="00BA63CA" w:rsidRPr="001C288C" w:rsidRDefault="00BA63CA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 xml:space="preserve">за землището на с. </w:t>
      </w:r>
      <w:r>
        <w:rPr>
          <w:b/>
          <w:bCs/>
          <w:sz w:val="22"/>
          <w:szCs w:val="22"/>
        </w:rPr>
        <w:t>Солник</w:t>
      </w:r>
      <w:r w:rsidRPr="001C288C">
        <w:rPr>
          <w:b/>
          <w:bCs/>
          <w:sz w:val="22"/>
          <w:szCs w:val="22"/>
        </w:rPr>
        <w:t xml:space="preserve">, ЕКАТТЕ </w:t>
      </w:r>
      <w:r>
        <w:rPr>
          <w:b/>
          <w:bCs/>
          <w:sz w:val="22"/>
          <w:szCs w:val="22"/>
        </w:rPr>
        <w:t>68028</w:t>
      </w:r>
      <w:r w:rsidRPr="001C288C">
        <w:rPr>
          <w:b/>
          <w:bCs/>
          <w:sz w:val="22"/>
          <w:szCs w:val="22"/>
        </w:rPr>
        <w:t>, община Долни чифлик, област Варна.</w:t>
      </w:r>
    </w:p>
    <w:p w:rsidR="00BA63CA" w:rsidRDefault="00BA63CA" w:rsidP="009F76FF">
      <w:pPr>
        <w:widowControl w:val="0"/>
        <w:autoSpaceDE w:val="0"/>
        <w:autoSpaceDN w:val="0"/>
        <w:adjustRightInd w:val="0"/>
      </w:pPr>
    </w:p>
    <w:p w:rsidR="00BA63CA" w:rsidRDefault="00BA63CA" w:rsidP="00BB4863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5"/>
        <w:gridCol w:w="3118"/>
        <w:gridCol w:w="624"/>
        <w:gridCol w:w="850"/>
        <w:gridCol w:w="850"/>
        <w:gridCol w:w="850"/>
        <w:gridCol w:w="850"/>
        <w:gridCol w:w="907"/>
      </w:tblGrid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10.82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59.09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58.43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58.16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7.25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8.87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8.15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9.54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7.12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24.44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6.97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5.36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4.73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70.35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70.20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7.46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3.64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28.79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21.94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16.54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11.36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492.226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25.455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509.11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0.23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11.58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8.30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2.21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89.91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20.36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20.32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19.47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19.23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14.86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12.31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11.16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8.09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2.70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2.12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97.86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59.94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41.87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39.76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31.32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30.86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25.49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19.99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12.72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12.16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9.75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7.11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3.20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36.08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28.90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13.97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9.10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7.04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2.47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7.63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2.10</w:t>
            </w:r>
          </w:p>
        </w:tc>
      </w:tr>
      <w:tr w:rsidR="00BA63CA" w:rsidRPr="00983C59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239.83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64.19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19.00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15.86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14.27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14.19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12.24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10.57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9.73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8.29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20.04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15.59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12.37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71.96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26.29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14.98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7.86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7.45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5.53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27.99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18.79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6.18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93.18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79.58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24.05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16.20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8.67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102.74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2.57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53.61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12.75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299.75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25.67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25.56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25.48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24.57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17.30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159.86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108.10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101.55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57.04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21.36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10.00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9.81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7.91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500.28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59.95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44.66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19.72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12.80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10.86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10.53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10.05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143.70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108.18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199.83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185.83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149.89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96.38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89.68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28.31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21.14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20.79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11.55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10.41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10.35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10.04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8.91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7.43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7.33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7.22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6.40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48.97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19.68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18.10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12.63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6.08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12.80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89.56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54.25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26.18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11.73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11.63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9.08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87.27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8.26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7.53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5.32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3.65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49.88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39.05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12.00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4.01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78.48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47.97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5.18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118.24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104.56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79.93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29.98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24.77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23.98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23.55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"ГАБЪРА"ООД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2967.504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283.033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5660.67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8.510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75.95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7.52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5.62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43.05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10.51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10.12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7.53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2.51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79.95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49.15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44.12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42.10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33.46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20.15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6.20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3.73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25.24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16.81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14.28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10.08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7.76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2.61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354.402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27.488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549.77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19.87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5.57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2.09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20.62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181.125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14.79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ЗЛАТКО ГЕОРГИЕВ ЖЕЛЯЗКОВ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3.04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33.431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3.299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65.98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9.805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12.10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3.86</w:t>
            </w: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BA63CA" w:rsidRPr="00983C59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75.216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63CA" w:rsidRPr="00983C59" w:rsidRDefault="00BA63CA" w:rsidP="0027203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83C59">
              <w:rPr>
                <w:b/>
                <w:bCs/>
                <w:sz w:val="18"/>
                <w:szCs w:val="18"/>
              </w:rPr>
              <w:t>15.96</w:t>
            </w:r>
          </w:p>
        </w:tc>
      </w:tr>
    </w:tbl>
    <w:p w:rsidR="00BA63CA" w:rsidRDefault="00BA63CA" w:rsidP="00BB4863">
      <w:pPr>
        <w:autoSpaceDE w:val="0"/>
        <w:autoSpaceDN w:val="0"/>
        <w:adjustRightInd w:val="0"/>
        <w:rPr>
          <w:b/>
          <w:bCs/>
        </w:rPr>
      </w:pPr>
    </w:p>
    <w:p w:rsidR="00BA63CA" w:rsidRDefault="00BA63CA" w:rsidP="00BB4863">
      <w:pPr>
        <w:autoSpaceDE w:val="0"/>
        <w:autoSpaceDN w:val="0"/>
        <w:adjustRightInd w:val="0"/>
        <w:rPr>
          <w:b/>
          <w:bCs/>
        </w:rPr>
      </w:pPr>
    </w:p>
    <w:p w:rsidR="00BA63CA" w:rsidRPr="00441D8C" w:rsidRDefault="00BA63CA" w:rsidP="00984897">
      <w:pPr>
        <w:autoSpaceDE w:val="0"/>
        <w:autoSpaceDN w:val="0"/>
        <w:adjustRightInd w:val="0"/>
        <w:spacing w:line="249" w:lineRule="exact"/>
        <w:ind w:firstLine="708"/>
        <w:jc w:val="both"/>
        <w:rPr>
          <w:b/>
          <w:bCs/>
        </w:rPr>
      </w:pPr>
      <w:r w:rsidRPr="00CC2FF9">
        <w:rPr>
          <w:b/>
          <w:bCs/>
        </w:rPr>
        <w:t>Споразумение за задълженията за плащане за земите 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Солник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68028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BA63CA" w:rsidRDefault="00BA63CA" w:rsidP="009F76FF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10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351"/>
        <w:gridCol w:w="877"/>
        <w:gridCol w:w="998"/>
        <w:gridCol w:w="917"/>
        <w:gridCol w:w="756"/>
        <w:gridCol w:w="2814"/>
        <w:gridCol w:w="1926"/>
      </w:tblGrid>
      <w:tr w:rsidR="00BA63CA" w:rsidRPr="00C0608C">
        <w:trPr>
          <w:trHeight w:val="725"/>
          <w:jc w:val="center"/>
        </w:trPr>
        <w:tc>
          <w:tcPr>
            <w:tcW w:w="2351" w:type="dxa"/>
            <w:vAlign w:val="bottom"/>
          </w:tcPr>
          <w:p w:rsidR="00BA63CA" w:rsidRPr="00C0608C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877" w:type="dxa"/>
            <w:vAlign w:val="bottom"/>
          </w:tcPr>
          <w:p w:rsidR="00BA63CA" w:rsidRPr="00C0608C" w:rsidRDefault="00BA63CA" w:rsidP="00AE7FA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C0608C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98" w:type="dxa"/>
            <w:vAlign w:val="bottom"/>
          </w:tcPr>
          <w:p w:rsidR="00BA63CA" w:rsidRPr="00C0608C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17" w:type="dxa"/>
            <w:vAlign w:val="bottom"/>
          </w:tcPr>
          <w:p w:rsidR="00BA63CA" w:rsidRPr="00C0608C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Дължимо рентно плащане</w:t>
            </w:r>
          </w:p>
        </w:tc>
        <w:tc>
          <w:tcPr>
            <w:tcW w:w="756" w:type="dxa"/>
            <w:vAlign w:val="bottom"/>
          </w:tcPr>
          <w:p w:rsidR="00BA63CA" w:rsidRPr="00C0608C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814" w:type="dxa"/>
            <w:vAlign w:val="bottom"/>
          </w:tcPr>
          <w:p w:rsidR="00BA63CA" w:rsidRPr="00C0608C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926" w:type="dxa"/>
            <w:vAlign w:val="bottom"/>
          </w:tcPr>
          <w:p w:rsidR="00BA63CA" w:rsidRPr="00C0608C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ДЛЪЖНИК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52.11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59,94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9D36F6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35.20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2,852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57,04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"МАДАРА БЯЛА НОРД"АД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54.2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2,713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54,25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2,992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28.9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2,680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53,61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5,994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72.8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2,494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49,88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 и др.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40.12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2,449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48,97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49.237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2,094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41,87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2,667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"ЕКОТЕХ БИО" ЕООД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50.5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1,988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39,76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1,988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15.19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1,804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36,08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48.14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1,566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31,32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3,067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15.20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1,445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28,90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48.5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1,000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19,99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1,000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26.13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0,434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8,67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76.5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0,320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6,40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12,489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26,836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536,68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81.12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3,518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70,35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81.10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3,510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70,20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47.32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2,955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59,09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81.17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0,373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7,46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2,996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59.7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0,348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6,97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184.68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0,242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4,84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2,448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22.9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11,992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239,83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11,992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73.3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7,494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149,89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7,494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79.13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5,912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118,24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5,912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79.15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5,228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104,56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5,316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Ф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28.2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5,137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102,74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6,723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"МАДАРА БЯЛА НОРД"АД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35.6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5,077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101,55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17,985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51,786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1035,72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26.10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4,659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93,18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8,497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42.4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4,496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89,91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4,496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9D36F6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67.14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4,364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87,27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9D36F6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78.22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79,93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"МАДАРА БЯЛА НОРД"АД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26.8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3,979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79,58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3,979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9D36F6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79.12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3,924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78,48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"МАДАРА БЯЛА НОРД"АД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20.1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3,209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64,19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17,142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28,627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572,54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ЗЛАТКО ГЕОРГИЕВ ЖЕЛЯЗКОВ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181.125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0,740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14,79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0,938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ЗЛАТКО ГЕОРГИЕВ ЖЕЛЯЗКОВ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0,740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14,79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66.2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0,216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4,31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12,995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72.12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0,201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4,01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6,993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49.240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0,160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3,20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9,725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31.12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0,133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2,65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31.16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0,117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2,33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10,994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10.6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0,011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0,23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5,253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68.9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79,95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"МАДАРА БЯЛА НОРД"АД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64.21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1,673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33,46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1,997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68.13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0,310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6,20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3,774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"ГОСПОДИНОВ"ЕООД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69.3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0,130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2,61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19,982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096D6A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C0608C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877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64.16</w:t>
            </w:r>
          </w:p>
        </w:tc>
        <w:tc>
          <w:tcPr>
            <w:tcW w:w="998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0,103</w:t>
            </w:r>
          </w:p>
        </w:tc>
        <w:tc>
          <w:tcPr>
            <w:tcW w:w="917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2,06</w:t>
            </w:r>
          </w:p>
        </w:tc>
        <w:tc>
          <w:tcPr>
            <w:tcW w:w="756" w:type="dxa"/>
            <w:noWrap/>
            <w:vAlign w:val="bottom"/>
          </w:tcPr>
          <w:p w:rsidR="00BA63CA" w:rsidRPr="00C0608C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5,495</w:t>
            </w:r>
          </w:p>
        </w:tc>
        <w:tc>
          <w:tcPr>
            <w:tcW w:w="2814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"ДАНИЛА"ЕООД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BA63CA" w:rsidRPr="00C0608C">
        <w:trPr>
          <w:trHeight w:val="300"/>
          <w:jc w:val="center"/>
        </w:trPr>
        <w:tc>
          <w:tcPr>
            <w:tcW w:w="2351" w:type="dxa"/>
            <w:noWrap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877" w:type="dxa"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7,052</w:t>
            </w:r>
          </w:p>
        </w:tc>
        <w:tc>
          <w:tcPr>
            <w:tcW w:w="917" w:type="dxa"/>
            <w:vAlign w:val="bottom"/>
          </w:tcPr>
          <w:p w:rsidR="00BA63CA" w:rsidRPr="00C0608C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141,01</w:t>
            </w:r>
          </w:p>
        </w:tc>
        <w:tc>
          <w:tcPr>
            <w:tcW w:w="756" w:type="dxa"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814" w:type="dxa"/>
            <w:vAlign w:val="bottom"/>
          </w:tcPr>
          <w:p w:rsidR="00BA63CA" w:rsidRPr="00C0608C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0608C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26" w:type="dxa"/>
            <w:noWrap/>
            <w:vAlign w:val="bottom"/>
          </w:tcPr>
          <w:p w:rsidR="00BA63CA" w:rsidRPr="00C0608C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C0608C">
              <w:rPr>
                <w:sz w:val="18"/>
                <w:szCs w:val="18"/>
                <w:lang w:eastAsia="bg-BG"/>
              </w:rPr>
              <w:t> </w:t>
            </w:r>
          </w:p>
        </w:tc>
      </w:tr>
    </w:tbl>
    <w:p w:rsidR="00BA63CA" w:rsidRDefault="00BA63CA" w:rsidP="009F76FF">
      <w:pPr>
        <w:pStyle w:val="PlainText"/>
        <w:rPr>
          <w:rFonts w:ascii="Courier New" w:hAnsi="Courier New" w:cs="Courier New"/>
          <w:lang w:val="ru-RU"/>
        </w:rPr>
      </w:pPr>
    </w:p>
    <w:p w:rsidR="00BA63CA" w:rsidRPr="00140B9C" w:rsidRDefault="00BA63CA" w:rsidP="009F76FF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BA63CA" w:rsidRDefault="00BA63CA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tbl>
      <w:tblPr>
        <w:tblW w:w="9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142"/>
        <w:gridCol w:w="877"/>
        <w:gridCol w:w="998"/>
        <w:gridCol w:w="877"/>
        <w:gridCol w:w="2268"/>
        <w:gridCol w:w="1843"/>
      </w:tblGrid>
      <w:tr w:rsidR="00BA63CA" w:rsidRPr="00983C59">
        <w:trPr>
          <w:trHeight w:val="702"/>
          <w:jc w:val="center"/>
        </w:trPr>
        <w:tc>
          <w:tcPr>
            <w:tcW w:w="2142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877" w:type="dxa"/>
            <w:vAlign w:val="bottom"/>
          </w:tcPr>
          <w:p w:rsidR="00BA63CA" w:rsidRPr="00983C59" w:rsidRDefault="00BA63CA" w:rsidP="00AE7FA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983C59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98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877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268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843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47.33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2,921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47.34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2,908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5,829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5,994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32.19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25,014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25,081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33.2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14,987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14,987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74.14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9,991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9,991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74.11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9,291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9,292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35.13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7,993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7,993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32.28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7,185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9,991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32.25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5,409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23,277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35.4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5,405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5,405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32.18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32.25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2,233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23,277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72.3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1,952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2,498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92,458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134,790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42.604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1,018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1,018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ЗЕМИ ПО ЧЛ.19 ОТ ЗСПЗЗ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10.42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0,579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0,580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ЗЕМИ ПО ЧЛ.19 ОТ ЗСПЗЗ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49.11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0,297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0,308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ЗЕМИ ПО ЧЛ.19 ОТ ЗСПЗЗ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54.3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4,478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4,797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25.4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3,598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3,598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71.14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1,464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39.28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1,416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1,416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78.9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1,199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5,564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39.30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0,905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1,718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54.1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0,587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0,695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39.30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0,578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1,718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67.3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0,506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7,737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10.9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0,111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3,751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16,736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35,897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26.44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3,798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3,825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3,798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3,825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63.3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2,153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3,495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2,153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3,495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ЗЛАТКО ГЕОРГИЕВ ЖЕЛЯЗКОВ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181.112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1,031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1,286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ЗЕМИ ПО ЧЛ.19 ОТ ЗСПЗЗ</w:t>
            </w: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2142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1,031</w:t>
            </w:r>
          </w:p>
        </w:tc>
        <w:tc>
          <w:tcPr>
            <w:tcW w:w="877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1,286</w:t>
            </w:r>
          </w:p>
        </w:tc>
        <w:tc>
          <w:tcPr>
            <w:tcW w:w="2268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43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</w:tbl>
    <w:p w:rsidR="00BA63CA" w:rsidRPr="00DA5F14" w:rsidRDefault="00BA63CA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BA63CA" w:rsidRPr="00DA5F14" w:rsidRDefault="00BA63CA" w:rsidP="009F76FF">
      <w:pPr>
        <w:jc w:val="both"/>
        <w:rPr>
          <w:b/>
          <w:bCs/>
        </w:rPr>
      </w:pPr>
    </w:p>
    <w:p w:rsidR="00BA63CA" w:rsidRPr="00A87E1F" w:rsidRDefault="00BA63CA" w:rsidP="009F76FF">
      <w:pPr>
        <w:jc w:val="both"/>
        <w:rPr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19-10-159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12.03.2019</w:t>
      </w:r>
      <w:r w:rsidRPr="00A87E1F">
        <w:rPr>
          <w:sz w:val="22"/>
          <w:szCs w:val="22"/>
        </w:rPr>
        <w:t xml:space="preserve">г. от директора на ОД “Земеделие” - Варна. Съгласно </w:t>
      </w:r>
      <w:r>
        <w:rPr>
          <w:sz w:val="22"/>
          <w:szCs w:val="22"/>
        </w:rPr>
        <w:t>протокол 1 от 29.03.2019</w:t>
      </w:r>
      <w:r w:rsidRPr="00A87E1F">
        <w:rPr>
          <w:sz w:val="22"/>
          <w:szCs w:val="22"/>
        </w:rPr>
        <w:t xml:space="preserve">г. за землището на с. </w:t>
      </w:r>
      <w:r>
        <w:rPr>
          <w:sz w:val="22"/>
          <w:szCs w:val="22"/>
        </w:rPr>
        <w:t>Солник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68028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на </w:t>
      </w:r>
      <w:r w:rsidRPr="00AE7FA9">
        <w:rPr>
          <w:b/>
          <w:bCs/>
          <w:sz w:val="22"/>
          <w:szCs w:val="22"/>
        </w:rPr>
        <w:t>20,00/дка</w:t>
      </w:r>
      <w:r w:rsidRPr="00A87E1F">
        <w:rPr>
          <w:sz w:val="22"/>
          <w:szCs w:val="22"/>
        </w:rPr>
        <w:t>.</w:t>
      </w:r>
    </w:p>
    <w:p w:rsidR="00BA63CA" w:rsidRDefault="00BA63CA" w:rsidP="00BB4863">
      <w:pPr>
        <w:autoSpaceDE w:val="0"/>
        <w:autoSpaceDN w:val="0"/>
        <w:adjustRightInd w:val="0"/>
        <w:rPr>
          <w:b/>
          <w:bCs/>
        </w:rPr>
      </w:pPr>
    </w:p>
    <w:p w:rsidR="00BA63CA" w:rsidRPr="00942825" w:rsidRDefault="00BA63CA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C565C3">
        <w:rPr>
          <w:color w:val="000000"/>
          <w:spacing w:val="4"/>
          <w:sz w:val="22"/>
          <w:szCs w:val="22"/>
          <w:lang w:val="ru-RU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 xml:space="preserve">Солник </w:t>
      </w:r>
      <w:r>
        <w:rPr>
          <w:b/>
          <w:bCs/>
          <w:sz w:val="22"/>
          <w:szCs w:val="22"/>
        </w:rPr>
        <w:t>ЕКАТТЕ 68028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BA63CA" w:rsidRPr="00942825" w:rsidRDefault="00BA63CA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Солник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68028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BA63CA" w:rsidRPr="00942825" w:rsidRDefault="00BA63CA" w:rsidP="00BB4863">
      <w:pPr>
        <w:tabs>
          <w:tab w:val="left" w:pos="1800"/>
        </w:tabs>
        <w:jc w:val="both"/>
        <w:rPr>
          <w:sz w:val="22"/>
          <w:szCs w:val="22"/>
        </w:rPr>
      </w:pPr>
    </w:p>
    <w:p w:rsidR="00BA63CA" w:rsidRPr="00C565C3" w:rsidRDefault="00BA63CA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BA63CA" w:rsidRPr="00942825" w:rsidRDefault="00BA63CA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BA63CA" w:rsidRPr="00942825" w:rsidRDefault="00BA63CA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BA63CA" w:rsidRPr="00942825" w:rsidRDefault="00BA63CA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</w:t>
      </w:r>
      <w:r w:rsidRPr="00C565C3">
        <w:rPr>
          <w:b/>
          <w:bCs/>
          <w:sz w:val="22"/>
          <w:szCs w:val="22"/>
          <w:lang w:val="ru-RU"/>
        </w:rPr>
        <w:t>35</w:t>
      </w:r>
      <w:r w:rsidRPr="00942825">
        <w:rPr>
          <w:b/>
          <w:bCs/>
          <w:sz w:val="22"/>
          <w:szCs w:val="22"/>
          <w:lang w:val="en-US"/>
        </w:rPr>
        <w:t>UNCR</w:t>
      </w:r>
      <w:r w:rsidRPr="00C565C3">
        <w:rPr>
          <w:b/>
          <w:bCs/>
          <w:sz w:val="22"/>
          <w:szCs w:val="22"/>
          <w:lang w:val="ru-RU"/>
        </w:rPr>
        <w:t>70003319723172</w:t>
      </w:r>
    </w:p>
    <w:p w:rsidR="00BA63CA" w:rsidRPr="00C565C3" w:rsidRDefault="00BA63CA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BA63CA" w:rsidRPr="00942825" w:rsidRDefault="00BA63CA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BA63CA" w:rsidRPr="00E677CF" w:rsidRDefault="00BA63CA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BA63CA" w:rsidRPr="00E677CF" w:rsidRDefault="00BA63CA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BA63CA" w:rsidRPr="00E677CF" w:rsidRDefault="00BA63CA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BA63CA" w:rsidRPr="00E677CF" w:rsidRDefault="00BA63CA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BA63CA" w:rsidRPr="00E677CF" w:rsidRDefault="00BA63CA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A63CA" w:rsidRPr="00E677CF" w:rsidRDefault="00BA63CA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BA63CA" w:rsidRPr="00E677CF" w:rsidRDefault="00BA63CA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BA63CA" w:rsidRPr="00E677CF" w:rsidRDefault="00BA63CA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BA63CA" w:rsidRPr="00E677CF" w:rsidRDefault="00BA63CA" w:rsidP="00BB4863">
      <w:pPr>
        <w:pStyle w:val="NormalWeb"/>
        <w:rPr>
          <w:color w:val="auto"/>
          <w:sz w:val="22"/>
          <w:szCs w:val="22"/>
        </w:rPr>
      </w:pPr>
    </w:p>
    <w:p w:rsidR="00BA63CA" w:rsidRPr="00E677CF" w:rsidRDefault="00BA63CA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  <w:lang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>п</w:t>
      </w:r>
      <w:r w:rsidRPr="00E677CF">
        <w:rPr>
          <w:lang/>
        </w:rPr>
        <w:t xml:space="preserve">олзвател на земеделски земи, на който със заповедта </w:t>
      </w:r>
      <w:r w:rsidRPr="00E677CF">
        <w:rPr>
          <w:sz w:val="22"/>
          <w:szCs w:val="22"/>
          <w:lang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BA63CA" w:rsidRPr="00E677CF" w:rsidRDefault="00BA63CA" w:rsidP="00BB4863">
      <w:pPr>
        <w:tabs>
          <w:tab w:val="left" w:pos="1800"/>
        </w:tabs>
        <w:jc w:val="both"/>
        <w:rPr>
          <w:b/>
          <w:bCs/>
        </w:rPr>
      </w:pPr>
    </w:p>
    <w:p w:rsidR="00BA63CA" w:rsidRPr="00D37605" w:rsidRDefault="00BA63CA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Солник,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BA63CA" w:rsidRPr="00D37605" w:rsidRDefault="00BA63CA" w:rsidP="00BB4863">
      <w:pPr>
        <w:tabs>
          <w:tab w:val="left" w:pos="1800"/>
        </w:tabs>
        <w:jc w:val="both"/>
      </w:pPr>
    </w:p>
    <w:p w:rsidR="00BA63CA" w:rsidRDefault="00BA63CA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 </w:t>
      </w:r>
      <w:r>
        <w:t xml:space="preserve">и горите </w:t>
      </w:r>
      <w:r w:rsidRPr="00D37605">
        <w:t>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BA63CA" w:rsidRPr="00D37605" w:rsidRDefault="00BA63CA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BA63CA" w:rsidRPr="00D37605" w:rsidRDefault="00BA63CA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BA63CA" w:rsidRDefault="00BA63CA" w:rsidP="00BB4863">
      <w:pPr>
        <w:tabs>
          <w:tab w:val="left" w:pos="1800"/>
        </w:tabs>
        <w:jc w:val="both"/>
        <w:rPr>
          <w:color w:val="000000"/>
        </w:rPr>
      </w:pPr>
    </w:p>
    <w:p w:rsidR="00BA63CA" w:rsidRDefault="00BA63CA" w:rsidP="00BB4863">
      <w:pPr>
        <w:tabs>
          <w:tab w:val="left" w:pos="1800"/>
        </w:tabs>
        <w:jc w:val="both"/>
        <w:rPr>
          <w:color w:val="000000"/>
        </w:rPr>
      </w:pPr>
    </w:p>
    <w:p w:rsidR="00BA63CA" w:rsidRDefault="00BA63CA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          /П /</w:t>
      </w:r>
    </w:p>
    <w:p w:rsidR="00BA63CA" w:rsidRDefault="00BA63CA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/ИНЖ.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BA63CA" w:rsidRDefault="00BA63CA" w:rsidP="00BB4863">
      <w:pPr>
        <w:ind w:left="3540"/>
        <w:rPr>
          <w:b/>
          <w:bCs/>
          <w:lang w:val="ru-RU"/>
        </w:rPr>
      </w:pPr>
    </w:p>
    <w:p w:rsidR="00BA63CA" w:rsidRDefault="00BA63CA" w:rsidP="00BB4863">
      <w:pPr>
        <w:rPr>
          <w:b/>
          <w:bCs/>
        </w:rPr>
      </w:pPr>
    </w:p>
    <w:p w:rsidR="00BA63CA" w:rsidRDefault="00BA63CA" w:rsidP="00BB4863">
      <w:pPr>
        <w:rPr>
          <w:b/>
          <w:bCs/>
        </w:rPr>
      </w:pPr>
    </w:p>
    <w:p w:rsidR="00BA63CA" w:rsidRPr="00821983" w:rsidRDefault="00BA63CA" w:rsidP="001C288C">
      <w:pPr>
        <w:tabs>
          <w:tab w:val="left" w:pos="5220"/>
        </w:tabs>
        <w:ind w:right="-720"/>
        <w:jc w:val="both"/>
        <w:rPr>
          <w:i/>
          <w:iCs/>
        </w:rPr>
      </w:pPr>
      <w:r w:rsidRPr="00821983">
        <w:rPr>
          <w:i/>
          <w:iCs/>
        </w:rPr>
        <w:t>ЕА/ЙД/ОСЗ</w:t>
      </w: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Pr="001A1EA0" w:rsidRDefault="00BA63CA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BA63CA" w:rsidRPr="00F90922" w:rsidRDefault="00BA63CA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BA63CA" w:rsidRPr="005604C2" w:rsidRDefault="00BA63CA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BA63CA" w:rsidRPr="00354DB1" w:rsidRDefault="00BA63CA" w:rsidP="00BB4863">
      <w:pPr>
        <w:jc w:val="center"/>
        <w:rPr>
          <w:b/>
          <w:bCs/>
          <w:sz w:val="22"/>
          <w:szCs w:val="22"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19-04-186/01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BA63CA" w:rsidRDefault="00BA63CA" w:rsidP="00BB4863">
      <w:pPr>
        <w:rPr>
          <w:b/>
          <w:bCs/>
        </w:rPr>
      </w:pPr>
    </w:p>
    <w:p w:rsidR="00BA63CA" w:rsidRDefault="00BA63CA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Солник 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BA63CA" w:rsidRDefault="00BA63CA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027"/>
        <w:gridCol w:w="949"/>
        <w:gridCol w:w="998"/>
        <w:gridCol w:w="949"/>
        <w:gridCol w:w="2425"/>
        <w:gridCol w:w="1292"/>
      </w:tblGrid>
      <w:tr w:rsidR="00BA63CA" w:rsidRPr="00983C59">
        <w:trPr>
          <w:trHeight w:val="900"/>
          <w:jc w:val="center"/>
        </w:trPr>
        <w:tc>
          <w:tcPr>
            <w:tcW w:w="3027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49" w:type="dxa"/>
            <w:vAlign w:val="bottom"/>
          </w:tcPr>
          <w:p w:rsidR="00BA63CA" w:rsidRPr="00983C59" w:rsidRDefault="00BA63CA" w:rsidP="00AE7FA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983C59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98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49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425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292" w:type="dxa"/>
            <w:vAlign w:val="bottom"/>
          </w:tcPr>
          <w:p w:rsidR="00BA63CA" w:rsidRPr="00983C59" w:rsidRDefault="00BA63CA" w:rsidP="00272037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18.31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1,439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2,200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184.162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1,222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1,454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18.29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1,097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1,665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18.59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0,827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1,570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21.111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0,568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1,302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45.135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0,541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1,006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57.77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0,477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2,494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182.69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0,444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1,206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56.70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0,408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0,725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47.124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0,362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2,272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57.73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0,356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0,925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59.58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0,268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0,315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81.61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0,252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0,895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64.158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0,236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11,205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81.62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0,182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0,267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8,679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29,501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50.31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4,893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5,407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75.192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4,819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5,329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73.192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4,484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4,910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78.214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2,398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7,560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53.25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1,543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1,548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78.91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2,224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31.41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1,400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1,418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25.53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1,315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1,328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53.124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1,309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4,310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33.143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1,284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1,293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29.142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1,278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1,297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52.32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1,275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1,309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33.135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1,274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1,278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78.214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1,238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7,560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29.66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1,228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2,419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26.160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1,203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1,732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79.91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1,178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2,745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35.47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1,068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1,310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75.109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1,057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1,216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77.11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1,040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1,117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42.59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1,016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1,065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24.112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1,002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1,520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32.132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0,986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1,089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39.91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0,984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3,970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19.146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0,974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2,290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19.130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0,961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1,109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23.111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0,950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1,413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30.52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0,940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1,044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33.91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0,865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5,179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26.59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0,810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1,967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22.111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0,793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0,793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25.66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0,780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2,010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25.66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0,749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2,010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18.59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0,743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1,570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22.119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0,714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0,756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21.111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0,709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1,302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15.145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0,699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2,105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41.136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0,640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2,032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55.80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0,640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0,642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29.91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0,638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3,082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182.71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0,636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3,681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40.97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0,632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0,693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24.111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0,619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0,796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20.120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0,615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1,319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22.118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0,612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0,654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48.39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0,608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0,652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73.91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0,600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5,062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54.75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0,582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0,834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18.29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0,558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1,665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33.66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0,543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3,471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20.120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0,529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1,319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32.134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0,526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0,526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39.96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0,520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0,533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39.129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0,517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0,597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32.131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0,502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0,589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73.91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0,502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5,062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35.46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0,500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0,589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35.48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0,490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1,136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53.124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0,488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4,310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20.121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0,486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1,525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16.148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0,455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1,906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59.59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0,454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1,398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75.106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0,446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1,120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10.112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0,415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1,015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23.117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0,414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0,428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67.84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0,413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0,413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11.158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0,404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7,308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33.91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0,396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5,179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25.58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0,393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1,075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45.135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0,381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1,006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67.86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0,377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0,734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25.116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0,373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1,257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73.99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0,371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0,371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73.104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0,367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0,372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73.112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0,361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0,365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49.37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0,355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0,445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15.107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0,352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0,352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29.66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0,309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2,419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46.36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0,304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1,210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29.66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0,276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2,419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67.82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0,266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0,606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78.91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0,259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2,224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31.44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0,250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0,292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32.133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0,236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2,834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71.114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0,227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0,491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78.116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0,227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0,333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25.66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0,226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2,010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20.122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0,221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1,850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41.139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0,220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2,311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33.66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0,219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3,471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79.119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0,191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0,408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66.131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0,183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3,326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33.91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0,180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5,179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28.91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0,165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1,437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71.103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0,143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0,537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20.122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0,140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1,850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26.60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0,136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1,982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19.133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0,135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1,381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26.69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0,128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1,338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17.109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0,123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0,851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15.145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0,122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2,105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29.91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0,121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3,082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39.91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0,110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3,970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50.31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0,108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5,407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42.25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0,106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0,106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19.146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0,105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2,290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"ГАБЪРА"ООД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71.115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0,100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0,635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76,704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212,369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68.160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2,458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2,458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68.161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2,206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3,902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64.161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2,105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2,264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64.158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1,262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11,205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64.158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1,007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11,205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26.69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0,955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1,338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69.92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0,840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1,546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69.87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0,714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0,714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64.158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0,526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11,205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26.54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0,507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1,232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63.93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0,506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0,857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69.91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0,504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2,216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70.175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0,388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2,092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63.163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0,377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0,377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26.60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0,376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1,982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27.55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0,281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0,908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68.89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0,187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0,277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63.94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0,126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1,441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15,325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57,219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ЗЛАТКО ГЕОРГИЕВ ЖЕЛЯЗКОВ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19.146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0,993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2,290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ЗЛАТКО ГЕОРГИЕВ ЖЕЛЯЗКОВ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45.134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0,278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0,503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ЗЛАТКО ГЕОРГИЕВ ЖЕЛЯЗКОВ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19.133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0,152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1,381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ЗЛАТКО ГЕОРГИЕВ ЖЕЛЯЗКОВ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19.130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0,105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1,109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1,528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5,283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29.66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0,605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2,419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29.91</w:t>
            </w: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0,193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3,082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КМЕТСТВО СОЛНИК</w:t>
            </w: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  <w:r w:rsidRPr="00983C59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BA63CA" w:rsidRPr="00983C59">
        <w:trPr>
          <w:trHeight w:val="300"/>
          <w:jc w:val="center"/>
        </w:trPr>
        <w:tc>
          <w:tcPr>
            <w:tcW w:w="3027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0,798</w:t>
            </w:r>
          </w:p>
        </w:tc>
        <w:tc>
          <w:tcPr>
            <w:tcW w:w="949" w:type="dxa"/>
            <w:noWrap/>
            <w:vAlign w:val="bottom"/>
          </w:tcPr>
          <w:p w:rsidR="00BA63CA" w:rsidRPr="00983C59" w:rsidRDefault="00BA63CA" w:rsidP="00272037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83C59">
              <w:rPr>
                <w:b/>
                <w:bCs/>
                <w:sz w:val="18"/>
                <w:szCs w:val="18"/>
                <w:lang w:eastAsia="bg-BG"/>
              </w:rPr>
              <w:t>5,501</w:t>
            </w:r>
          </w:p>
        </w:tc>
        <w:tc>
          <w:tcPr>
            <w:tcW w:w="2425" w:type="dxa"/>
            <w:noWrap/>
            <w:vAlign w:val="bottom"/>
          </w:tcPr>
          <w:p w:rsidR="00BA63CA" w:rsidRPr="00983C59" w:rsidRDefault="00BA63CA" w:rsidP="00272037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292" w:type="dxa"/>
            <w:noWrap/>
            <w:vAlign w:val="bottom"/>
          </w:tcPr>
          <w:p w:rsidR="00BA63CA" w:rsidRPr="00983C59" w:rsidRDefault="00BA63CA" w:rsidP="00272037">
            <w:pPr>
              <w:rPr>
                <w:sz w:val="18"/>
                <w:szCs w:val="18"/>
                <w:lang w:eastAsia="bg-BG"/>
              </w:rPr>
            </w:pPr>
          </w:p>
        </w:tc>
      </w:tr>
    </w:tbl>
    <w:p w:rsidR="00BA63CA" w:rsidRDefault="00BA63CA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BA63CA" w:rsidRDefault="00BA63CA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19-04-186/01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bookmarkStart w:id="0" w:name="_GoBack"/>
      <w:bookmarkEnd w:id="0"/>
      <w:r w:rsidRPr="00354DB1">
        <w:rPr>
          <w:b/>
          <w:bCs/>
        </w:rPr>
        <w:t>.2019г.</w:t>
      </w:r>
    </w:p>
    <w:p w:rsidR="00BA63CA" w:rsidRPr="008562D5" w:rsidRDefault="00BA63CA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BA63CA" w:rsidRDefault="00BA63CA" w:rsidP="004A5859"/>
    <w:sectPr w:rsidR="00BA63CA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3CA" w:rsidRDefault="00BA63CA" w:rsidP="00043091">
      <w:r>
        <w:separator/>
      </w:r>
    </w:p>
  </w:endnote>
  <w:endnote w:type="continuationSeparator" w:id="0">
    <w:p w:rsidR="00BA63CA" w:rsidRDefault="00BA63CA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CA" w:rsidRPr="00433B27" w:rsidRDefault="00BA63CA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BA63CA" w:rsidRPr="00433B27" w:rsidRDefault="00BA63CA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BA63CA" w:rsidRPr="00433B27" w:rsidRDefault="00BA63CA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30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>
        <w:rPr>
          <w:rFonts w:ascii="Arial Narrow" w:hAnsi="Arial Narrow" w:cs="Arial Narrow"/>
          <w:b/>
          <w:bCs/>
          <w:noProof/>
          <w:sz w:val="18"/>
          <w:szCs w:val="18"/>
        </w:rPr>
        <w:t>30</w:t>
      </w:r>
    </w:fldSimple>
  </w:p>
  <w:p w:rsidR="00BA63CA" w:rsidRPr="00433B27" w:rsidRDefault="00BA63CA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3CA" w:rsidRDefault="00BA63CA" w:rsidP="00043091">
      <w:r>
        <w:separator/>
      </w:r>
    </w:p>
  </w:footnote>
  <w:footnote w:type="continuationSeparator" w:id="0">
    <w:p w:rsidR="00BA63CA" w:rsidRDefault="00BA63CA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0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C947F84"/>
    <w:multiLevelType w:val="hybridMultilevel"/>
    <w:tmpl w:val="76B80F1C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43091"/>
    <w:rsid w:val="0005073A"/>
    <w:rsid w:val="000677BF"/>
    <w:rsid w:val="0008489C"/>
    <w:rsid w:val="00096D6A"/>
    <w:rsid w:val="000B5C78"/>
    <w:rsid w:val="000F0F84"/>
    <w:rsid w:val="00100B79"/>
    <w:rsid w:val="001033CC"/>
    <w:rsid w:val="00140B9C"/>
    <w:rsid w:val="00145681"/>
    <w:rsid w:val="00156759"/>
    <w:rsid w:val="00180D6E"/>
    <w:rsid w:val="001A1EA0"/>
    <w:rsid w:val="001C288C"/>
    <w:rsid w:val="00226B68"/>
    <w:rsid w:val="002554CC"/>
    <w:rsid w:val="00272037"/>
    <w:rsid w:val="002A0F70"/>
    <w:rsid w:val="002A2157"/>
    <w:rsid w:val="0033165A"/>
    <w:rsid w:val="00354DB1"/>
    <w:rsid w:val="0039461B"/>
    <w:rsid w:val="003F184C"/>
    <w:rsid w:val="00433B27"/>
    <w:rsid w:val="00441D8C"/>
    <w:rsid w:val="00445A4D"/>
    <w:rsid w:val="00457C39"/>
    <w:rsid w:val="0048175B"/>
    <w:rsid w:val="00495EE0"/>
    <w:rsid w:val="004A5859"/>
    <w:rsid w:val="00522E44"/>
    <w:rsid w:val="0052712F"/>
    <w:rsid w:val="00533CC3"/>
    <w:rsid w:val="005604C2"/>
    <w:rsid w:val="00561C44"/>
    <w:rsid w:val="00592FC2"/>
    <w:rsid w:val="00640F8C"/>
    <w:rsid w:val="00655703"/>
    <w:rsid w:val="00681AA5"/>
    <w:rsid w:val="006F2E2E"/>
    <w:rsid w:val="007044D2"/>
    <w:rsid w:val="0071252A"/>
    <w:rsid w:val="0071646F"/>
    <w:rsid w:val="007518FA"/>
    <w:rsid w:val="00762999"/>
    <w:rsid w:val="007E076C"/>
    <w:rsid w:val="00821983"/>
    <w:rsid w:val="008562D5"/>
    <w:rsid w:val="008661FB"/>
    <w:rsid w:val="008758AF"/>
    <w:rsid w:val="008D212A"/>
    <w:rsid w:val="00911AE5"/>
    <w:rsid w:val="00942825"/>
    <w:rsid w:val="009550F6"/>
    <w:rsid w:val="00974C2C"/>
    <w:rsid w:val="00983C59"/>
    <w:rsid w:val="00984897"/>
    <w:rsid w:val="00986014"/>
    <w:rsid w:val="009B39CC"/>
    <w:rsid w:val="009D36F6"/>
    <w:rsid w:val="009F76FF"/>
    <w:rsid w:val="00A572F6"/>
    <w:rsid w:val="00A65239"/>
    <w:rsid w:val="00A660F3"/>
    <w:rsid w:val="00A87E1F"/>
    <w:rsid w:val="00A96E3F"/>
    <w:rsid w:val="00AC73CD"/>
    <w:rsid w:val="00AE7FA9"/>
    <w:rsid w:val="00AF1108"/>
    <w:rsid w:val="00BA63CA"/>
    <w:rsid w:val="00BB4863"/>
    <w:rsid w:val="00C0608C"/>
    <w:rsid w:val="00C565C3"/>
    <w:rsid w:val="00C6709B"/>
    <w:rsid w:val="00C73066"/>
    <w:rsid w:val="00C86802"/>
    <w:rsid w:val="00CC2FF9"/>
    <w:rsid w:val="00CC431F"/>
    <w:rsid w:val="00CD6A9B"/>
    <w:rsid w:val="00CE6FF9"/>
    <w:rsid w:val="00D37605"/>
    <w:rsid w:val="00D85E44"/>
    <w:rsid w:val="00DA5F14"/>
    <w:rsid w:val="00DA73CB"/>
    <w:rsid w:val="00DF0BDE"/>
    <w:rsid w:val="00DF5667"/>
    <w:rsid w:val="00E03C8A"/>
    <w:rsid w:val="00E42A5D"/>
    <w:rsid w:val="00E677CF"/>
    <w:rsid w:val="00EA6B6D"/>
    <w:rsid w:val="00EC2BFB"/>
    <w:rsid w:val="00EC7DB5"/>
    <w:rsid w:val="00EE0ED8"/>
    <w:rsid w:val="00EE0F49"/>
    <w:rsid w:val="00F12D43"/>
    <w:rsid w:val="00F90922"/>
    <w:rsid w:val="00FA01A7"/>
    <w:rsid w:val="00FA6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 w:cs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  <w:style w:type="paragraph" w:customStyle="1" w:styleId="xl59">
    <w:name w:val="xl59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0">
    <w:name w:val="xl60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8">
    <w:name w:val="xl78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9">
    <w:name w:val="xl79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80">
    <w:name w:val="xl80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1">
    <w:name w:val="xl81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2">
    <w:name w:val="xl82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242</TotalTime>
  <Pages>30</Pages>
  <Words>9502</Words>
  <Characters>-32766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9</cp:revision>
  <cp:lastPrinted>2019-08-22T11:07:00Z</cp:lastPrinted>
  <dcterms:created xsi:type="dcterms:W3CDTF">2019-09-09T13:05:00Z</dcterms:created>
  <dcterms:modified xsi:type="dcterms:W3CDTF">2019-10-01T06:59:00Z</dcterms:modified>
</cp:coreProperties>
</file>